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DB378B">
        <w:rPr>
          <w:rFonts w:cs="Arial"/>
          <w:b/>
          <w:caps/>
          <w:sz w:val="28"/>
          <w:szCs w:val="28"/>
        </w:rPr>
        <w:t>2228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F54B79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F54B79">
              <w:rPr>
                <w:rFonts w:cs="Arial"/>
                <w:sz w:val="20"/>
                <w:szCs w:val="20"/>
              </w:rPr>
              <w:t>Solicita providências junto à Secretaria de Meio Ambiente para a realização de capina e limpeza na EE Dona Benedita Freire de Macedo, localizada na Rua Um, na Vila Machado, bem como em área situada ao lado dessa escola.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Jacareí, Izaías José de Santana, sejam tomada</w:t>
      </w:r>
      <w:r w:rsidR="001C7A18">
        <w:rPr>
          <w:rFonts w:cs="Arial"/>
        </w:rPr>
        <w:t xml:space="preserve">s providências cabíveis </w:t>
      </w:r>
      <w:r w:rsidR="00F54B79" w:rsidRPr="00F54B79">
        <w:rPr>
          <w:rFonts w:cs="Arial"/>
        </w:rPr>
        <w:t>junto à Secretaria de Meio Ambiente para a realização de capina e limpeza na EE Dona Benedita Freire de Macedo, localizada na Rua Um, na Vila Machado, bem como em área situada ao lado dessa escola.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F54B79" w:rsidRDefault="003A77BE" w:rsidP="00F22FC9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F54B79">
        <w:rPr>
          <w:rFonts w:cs="Arial"/>
        </w:rPr>
        <w:t>2 de dezembro de 2020.</w:t>
      </w:r>
    </w:p>
    <w:p w:rsidR="00F54B79" w:rsidRDefault="00F54B79" w:rsidP="00F22FC9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F54B79" w:rsidRDefault="00F54B79" w:rsidP="00F22FC9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F54B79" w:rsidRPr="005D429C" w:rsidRDefault="00F54B79" w:rsidP="005D429C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LUCIMAR PONCIANO</w:t>
      </w:r>
    </w:p>
    <w:p w:rsidR="00F54B79" w:rsidRPr="005D429C" w:rsidRDefault="00F54B79" w:rsidP="005D429C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Vereadora - MDB</w:t>
      </w:r>
      <w:bookmarkStart w:id="0" w:name="_GoBack"/>
      <w:bookmarkEnd w:id="0"/>
    </w:p>
    <w:sectPr w:rsidR="00F54B79" w:rsidRPr="005D429C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4864" w:rsidRDefault="00034864">
      <w:r>
        <w:separator/>
      </w:r>
    </w:p>
  </w:endnote>
  <w:endnote w:type="continuationSeparator" w:id="0">
    <w:p w:rsidR="00034864" w:rsidRDefault="00034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4864" w:rsidRDefault="00034864">
      <w:r>
        <w:separator/>
      </w:r>
    </w:p>
  </w:footnote>
  <w:footnote w:type="continuationSeparator" w:id="0">
    <w:p w:rsidR="00034864" w:rsidRDefault="00034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20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22FC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10CD2">
      <w:rPr>
        <w:rFonts w:cs="Arial"/>
        <w:b/>
        <w:noProof/>
        <w:sz w:val="20"/>
        <w:szCs w:val="20"/>
        <w:u w:val="single"/>
      </w:rPr>
      <w:t>1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864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0CD2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378B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F16F74"/>
    <w:rsid w:val="00F22FC9"/>
    <w:rsid w:val="00F27895"/>
    <w:rsid w:val="00F420E5"/>
    <w:rsid w:val="00F5150F"/>
    <w:rsid w:val="00F54B79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B8480-4196-49A6-9943-A6DE1FCB2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1</Pages>
  <Words>116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4</cp:revision>
  <cp:lastPrinted>2020-11-30T20:09:00Z</cp:lastPrinted>
  <dcterms:created xsi:type="dcterms:W3CDTF">2020-11-30T20:09:00Z</dcterms:created>
  <dcterms:modified xsi:type="dcterms:W3CDTF">2020-11-30T20:09:00Z</dcterms:modified>
</cp:coreProperties>
</file>